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9E247" w14:textId="77777777" w:rsidR="00952116" w:rsidRDefault="00952116" w:rsidP="00952116">
      <w:pPr>
        <w:rPr>
          <w:rFonts w:ascii="ADLaM Display" w:hAnsi="ADLaM Display" w:cs="ADLaM Display"/>
          <w:sz w:val="44"/>
          <w:szCs w:val="36"/>
        </w:rPr>
      </w:pPr>
    </w:p>
    <w:p w14:paraId="15DEEC13" w14:textId="74CC9962" w:rsidR="00B978DA" w:rsidRPr="00BF5026" w:rsidRDefault="00952116" w:rsidP="00952116">
      <w:pPr>
        <w:rPr>
          <w:rFonts w:asciiTheme="majorHAnsi" w:hAnsiTheme="majorHAnsi" w:cs="ADLaM Display"/>
          <w:sz w:val="44"/>
          <w:szCs w:val="36"/>
        </w:rPr>
      </w:pPr>
      <w:r w:rsidRPr="00BF5026">
        <w:rPr>
          <w:rFonts w:asciiTheme="majorHAnsi" w:hAnsiTheme="majorHAnsi" w:cs="ADLaM Display"/>
          <w:noProof/>
          <w:sz w:val="96"/>
          <w:szCs w:val="56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BF620" wp14:editId="18C62490">
                <wp:simplePos x="0" y="0"/>
                <wp:positionH relativeFrom="margin">
                  <wp:posOffset>-243840</wp:posOffset>
                </wp:positionH>
                <wp:positionV relativeFrom="margin">
                  <wp:posOffset>-498475</wp:posOffset>
                </wp:positionV>
                <wp:extent cx="6256020" cy="3596640"/>
                <wp:effectExtent l="0" t="0" r="0" b="3810"/>
                <wp:wrapSquare wrapText="bothSides"/>
                <wp:docPr id="7169401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6020" cy="3596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A30E93F" w14:textId="76CD78B3" w:rsidR="00B978DA" w:rsidRPr="00952116" w:rsidRDefault="00952116" w:rsidP="00AE1975">
                            <w:pPr>
                              <w:spacing w:before="0"/>
                              <w:ind w:left="28" w:right="28"/>
                              <w:jc w:val="center"/>
                              <w:rPr>
                                <w:rFonts w:ascii="Alasassy Caps" w:hAnsi="Alasassy Caps" w:cs="ADLaM Display"/>
                                <w:bCs w:val="0"/>
                                <w:color w:val="C2260C" w:themeColor="accent6" w:themeShade="BF"/>
                                <w:sz w:val="160"/>
                                <w:szCs w:val="160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52116">
                              <w:rPr>
                                <w:rFonts w:ascii="Alasassy Caps" w:hAnsi="Alasassy Caps" w:cs="ADLaM Display"/>
                                <w:b w:val="0"/>
                                <w:color w:val="C2260C" w:themeColor="accent6" w:themeShade="BF"/>
                                <w:sz w:val="160"/>
                                <w:szCs w:val="160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Webdings" w:char="F0AF"/>
                            </w:r>
                            <w:r w:rsidRPr="00952116">
                              <w:rPr>
                                <w:rFonts w:ascii="Alasassy Caps" w:hAnsi="Alasassy Caps" w:cs="ADLaM Display"/>
                                <w:bCs w:val="0"/>
                                <w:color w:val="C2260C" w:themeColor="accent6" w:themeShade="BF"/>
                                <w:sz w:val="160"/>
                                <w:szCs w:val="160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My </w:t>
                            </w:r>
                            <w:r w:rsidRPr="00952116">
                              <w:rPr>
                                <w:rFonts w:ascii="Alasassy Caps" w:hAnsi="Alasassy Caps" w:cs="ADLaM Display"/>
                                <w:bCs w:val="0"/>
                                <w:color w:val="0070C0"/>
                                <w:sz w:val="160"/>
                                <w:szCs w:val="160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Party</w:t>
                            </w:r>
                          </w:p>
                          <w:p w14:paraId="0ADE0409" w14:textId="439C68FB" w:rsidR="00952116" w:rsidRPr="00952116" w:rsidRDefault="00952116" w:rsidP="00AE1975">
                            <w:pPr>
                              <w:spacing w:before="0"/>
                              <w:ind w:left="28" w:right="28"/>
                              <w:jc w:val="center"/>
                              <w:rPr>
                                <w:rFonts w:ascii="Alasassy Caps" w:hAnsi="Alasassy Caps" w:cs="ADLaM Display"/>
                                <w:bCs w:val="0"/>
                                <w:color w:val="C2260C" w:themeColor="accent6" w:themeShade="BF"/>
                                <w:sz w:val="160"/>
                                <w:szCs w:val="160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52116">
                              <w:rPr>
                                <w:rFonts w:ascii="Alasassy Caps" w:hAnsi="Alasassy Caps" w:cs="ADLaM Display"/>
                                <w:bCs w:val="0"/>
                                <w:color w:val="C2260C" w:themeColor="accent6" w:themeShade="BF"/>
                                <w:sz w:val="160"/>
                                <w:szCs w:val="160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My </w:t>
                            </w:r>
                            <w:r w:rsidRPr="00952116">
                              <w:rPr>
                                <w:rFonts w:ascii="Alasassy Caps" w:hAnsi="Alasassy Caps" w:cs="ADLaM Display"/>
                                <w:bCs w:val="0"/>
                                <w:color w:val="00B050"/>
                                <w:sz w:val="160"/>
                                <w:szCs w:val="160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House</w:t>
                            </w:r>
                            <w:r w:rsidRPr="00952116">
                              <w:rPr>
                                <w:rFonts w:ascii="Alasassy Caps" w:hAnsi="Alasassy Caps" w:cs="ADLaM Display"/>
                                <w:bCs w:val="0"/>
                                <w:color w:val="C2260C" w:themeColor="accent6" w:themeShade="BF"/>
                                <w:sz w:val="160"/>
                                <w:szCs w:val="160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Webdings" w:char="F0AF"/>
                            </w:r>
                          </w:p>
                          <w:p w14:paraId="0AA69C7E" w14:textId="4553B529" w:rsidR="00952116" w:rsidRPr="00952116" w:rsidRDefault="00952116" w:rsidP="00AE1975">
                            <w:pPr>
                              <w:spacing w:before="0"/>
                              <w:ind w:left="28" w:right="28"/>
                              <w:jc w:val="center"/>
                              <w:rPr>
                                <w:rFonts w:ascii="Alasassy Caps" w:hAnsi="Alasassy Caps" w:cs="ADLaM Display"/>
                                <w:b w:val="0"/>
                                <w:color w:val="C2260C" w:themeColor="accent6" w:themeShade="BF"/>
                                <w:sz w:val="96"/>
                                <w:szCs w:val="96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52116">
                              <w:rPr>
                                <w:rFonts w:ascii="Alasassy Caps" w:hAnsi="Alasassy Caps" w:cs="ADLaM Display"/>
                                <w:b w:val="0"/>
                                <w:color w:val="C2260C" w:themeColor="accent6" w:themeShade="BF"/>
                                <w:sz w:val="96"/>
                                <w:szCs w:val="96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This </w:t>
                            </w:r>
                            <w:r w:rsidRPr="00952116">
                              <w:rPr>
                                <w:rFonts w:ascii="Alasassy Caps" w:hAnsi="Alasassy Caps" w:cs="ADLaM Display"/>
                                <w:bCs w:val="0"/>
                                <w:color w:val="00B050"/>
                                <w:sz w:val="96"/>
                                <w:szCs w:val="96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Saturday</w:t>
                            </w:r>
                            <w:r w:rsidRPr="00952116">
                              <w:rPr>
                                <w:rFonts w:ascii="Alasassy Caps" w:hAnsi="Alasassy Caps" w:cs="ADLaM Display"/>
                                <w:b w:val="0"/>
                                <w:color w:val="C2260C" w:themeColor="accent6" w:themeShade="BF"/>
                                <w:sz w:val="96"/>
                                <w:szCs w:val="96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@ </w:t>
                            </w:r>
                            <w:r w:rsidRPr="00952116">
                              <w:rPr>
                                <w:rFonts w:ascii="Alasassy Caps" w:hAnsi="Alasassy Caps" w:cs="ADLaM Display"/>
                                <w:bCs w:val="0"/>
                                <w:color w:val="0070C0"/>
                                <w:sz w:val="96"/>
                                <w:szCs w:val="96"/>
                                <w:lang w:val="en-ZA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16:00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BF62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9.2pt;margin-top:-39.25pt;width:492.6pt;height:283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" filled="f" stroked="f">
                <v:textbox>
                  <w:txbxContent>
                    <w:p w14:paraId="4A30E93F" w14:textId="76CD78B3" w:rsidR="00B978DA" w:rsidRPr="00952116" w:rsidRDefault="00952116" w:rsidP="00AE1975">
                      <w:pPr>
                        <w:spacing w:before="0"/>
                        <w:ind w:left="28" w:right="28"/>
                        <w:jc w:val="center"/>
                        <w:rPr>
                          <w:rFonts w:ascii="Alasassy Caps" w:hAnsi="Alasassy Caps" w:cs="ADLaM Display"/>
                          <w:bCs w:val="0"/>
                          <w:color w:val="C2260C" w:themeColor="accent6" w:themeShade="BF"/>
                          <w:sz w:val="160"/>
                          <w:szCs w:val="160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52116">
                        <w:rPr>
                          <w:rFonts w:ascii="Alasassy Caps" w:hAnsi="Alasassy Caps" w:cs="ADLaM Display"/>
                          <w:b w:val="0"/>
                          <w:color w:val="C2260C" w:themeColor="accent6" w:themeShade="BF"/>
                          <w:sz w:val="160"/>
                          <w:szCs w:val="160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sym w:font="Webdings" w:char="F0AF"/>
                      </w:r>
                      <w:r w:rsidRPr="00952116">
                        <w:rPr>
                          <w:rFonts w:ascii="Alasassy Caps" w:hAnsi="Alasassy Caps" w:cs="ADLaM Display"/>
                          <w:bCs w:val="0"/>
                          <w:color w:val="C2260C" w:themeColor="accent6" w:themeShade="BF"/>
                          <w:sz w:val="160"/>
                          <w:szCs w:val="160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My </w:t>
                      </w:r>
                      <w:r w:rsidRPr="00952116">
                        <w:rPr>
                          <w:rFonts w:ascii="Alasassy Caps" w:hAnsi="Alasassy Caps" w:cs="ADLaM Display"/>
                          <w:bCs w:val="0"/>
                          <w:color w:val="0070C0"/>
                          <w:sz w:val="160"/>
                          <w:szCs w:val="160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Party</w:t>
                      </w:r>
                    </w:p>
                    <w:p w14:paraId="0ADE0409" w14:textId="439C68FB" w:rsidR="00952116" w:rsidRPr="00952116" w:rsidRDefault="00952116" w:rsidP="00AE1975">
                      <w:pPr>
                        <w:spacing w:before="0"/>
                        <w:ind w:left="28" w:right="28"/>
                        <w:jc w:val="center"/>
                        <w:rPr>
                          <w:rFonts w:ascii="Alasassy Caps" w:hAnsi="Alasassy Caps" w:cs="ADLaM Display"/>
                          <w:bCs w:val="0"/>
                          <w:color w:val="C2260C" w:themeColor="accent6" w:themeShade="BF"/>
                          <w:sz w:val="160"/>
                          <w:szCs w:val="160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52116">
                        <w:rPr>
                          <w:rFonts w:ascii="Alasassy Caps" w:hAnsi="Alasassy Caps" w:cs="ADLaM Display"/>
                          <w:bCs w:val="0"/>
                          <w:color w:val="C2260C" w:themeColor="accent6" w:themeShade="BF"/>
                          <w:sz w:val="160"/>
                          <w:szCs w:val="160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My </w:t>
                      </w:r>
                      <w:r w:rsidRPr="00952116">
                        <w:rPr>
                          <w:rFonts w:ascii="Alasassy Caps" w:hAnsi="Alasassy Caps" w:cs="ADLaM Display"/>
                          <w:bCs w:val="0"/>
                          <w:color w:val="00B050"/>
                          <w:sz w:val="160"/>
                          <w:szCs w:val="160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House</w:t>
                      </w:r>
                      <w:r w:rsidRPr="00952116">
                        <w:rPr>
                          <w:rFonts w:ascii="Alasassy Caps" w:hAnsi="Alasassy Caps" w:cs="ADLaM Display"/>
                          <w:bCs w:val="0"/>
                          <w:color w:val="C2260C" w:themeColor="accent6" w:themeShade="BF"/>
                          <w:sz w:val="160"/>
                          <w:szCs w:val="160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sym w:font="Webdings" w:char="F0AF"/>
                      </w:r>
                    </w:p>
                    <w:p w14:paraId="0AA69C7E" w14:textId="4553B529" w:rsidR="00952116" w:rsidRPr="00952116" w:rsidRDefault="00952116" w:rsidP="00AE1975">
                      <w:pPr>
                        <w:spacing w:before="0"/>
                        <w:ind w:left="28" w:right="28"/>
                        <w:jc w:val="center"/>
                        <w:rPr>
                          <w:rFonts w:ascii="Alasassy Caps" w:hAnsi="Alasassy Caps" w:cs="ADLaM Display"/>
                          <w:b w:val="0"/>
                          <w:color w:val="C2260C" w:themeColor="accent6" w:themeShade="BF"/>
                          <w:sz w:val="96"/>
                          <w:szCs w:val="96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52116">
                        <w:rPr>
                          <w:rFonts w:ascii="Alasassy Caps" w:hAnsi="Alasassy Caps" w:cs="ADLaM Display"/>
                          <w:b w:val="0"/>
                          <w:color w:val="C2260C" w:themeColor="accent6" w:themeShade="BF"/>
                          <w:sz w:val="96"/>
                          <w:szCs w:val="96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This </w:t>
                      </w:r>
                      <w:r w:rsidRPr="00952116">
                        <w:rPr>
                          <w:rFonts w:ascii="Alasassy Caps" w:hAnsi="Alasassy Caps" w:cs="ADLaM Display"/>
                          <w:bCs w:val="0"/>
                          <w:color w:val="00B050"/>
                          <w:sz w:val="96"/>
                          <w:szCs w:val="96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Saturday</w:t>
                      </w:r>
                      <w:r w:rsidRPr="00952116">
                        <w:rPr>
                          <w:rFonts w:ascii="Alasassy Caps" w:hAnsi="Alasassy Caps" w:cs="ADLaM Display"/>
                          <w:b w:val="0"/>
                          <w:color w:val="C2260C" w:themeColor="accent6" w:themeShade="BF"/>
                          <w:sz w:val="96"/>
                          <w:szCs w:val="96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@ </w:t>
                      </w:r>
                      <w:r w:rsidRPr="00952116">
                        <w:rPr>
                          <w:rFonts w:ascii="Alasassy Caps" w:hAnsi="Alasassy Caps" w:cs="ADLaM Display"/>
                          <w:bCs w:val="0"/>
                          <w:color w:val="0070C0"/>
                          <w:sz w:val="96"/>
                          <w:szCs w:val="96"/>
                          <w:lang w:val="en-ZA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16:00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BF5026">
        <w:rPr>
          <w:rFonts w:asciiTheme="majorHAnsi" w:hAnsiTheme="majorHAnsi" w:cs="ADLaM Display"/>
          <w:sz w:val="44"/>
          <w:szCs w:val="36"/>
        </w:rPr>
        <w:t>Dear &lt;&lt;Name&gt;&gt;</w:t>
      </w:r>
    </w:p>
    <w:p w14:paraId="0FF90B06" w14:textId="1B261A27" w:rsidR="00952116" w:rsidRPr="00BF5026" w:rsidRDefault="00952116" w:rsidP="00952116">
      <w:pPr>
        <w:rPr>
          <w:rFonts w:asciiTheme="majorHAnsi" w:hAnsiTheme="majorHAnsi" w:cs="ADLaM Display"/>
          <w:sz w:val="44"/>
          <w:szCs w:val="36"/>
        </w:rPr>
      </w:pPr>
      <w:r w:rsidRPr="00BF5026">
        <w:rPr>
          <w:rFonts w:asciiTheme="majorHAnsi" w:hAnsiTheme="majorHAnsi" w:cs="ADLaM Display"/>
          <w:sz w:val="44"/>
          <w:szCs w:val="36"/>
        </w:rPr>
        <w:t>You are invited to my party!</w:t>
      </w:r>
    </w:p>
    <w:p w14:paraId="0DD38440" w14:textId="77777777" w:rsidR="00952116" w:rsidRPr="00BF5026" w:rsidRDefault="00952116" w:rsidP="00952116">
      <w:pPr>
        <w:rPr>
          <w:rFonts w:asciiTheme="majorHAnsi" w:hAnsiTheme="majorHAnsi" w:cs="ADLaM Display"/>
          <w:sz w:val="44"/>
          <w:szCs w:val="36"/>
        </w:rPr>
      </w:pPr>
    </w:p>
    <w:p w14:paraId="3FB043A8" w14:textId="7BF235BA" w:rsidR="00952116" w:rsidRPr="00BF5026" w:rsidRDefault="00952116" w:rsidP="00952116">
      <w:pPr>
        <w:rPr>
          <w:rFonts w:asciiTheme="majorHAnsi" w:hAnsiTheme="majorHAnsi" w:cs="ADLaM Display"/>
          <w:sz w:val="44"/>
          <w:szCs w:val="36"/>
        </w:rPr>
      </w:pPr>
      <w:r w:rsidRPr="00BF5026">
        <w:rPr>
          <w:rFonts w:asciiTheme="majorHAnsi" w:hAnsiTheme="majorHAnsi" w:cs="ADLaM Display"/>
          <w:sz w:val="44"/>
          <w:szCs w:val="36"/>
        </w:rPr>
        <w:t>Please bring &lt;&lt;Item&gt;&gt; along as well as your music playlist.</w:t>
      </w:r>
    </w:p>
    <w:p w14:paraId="377E3CD9" w14:textId="77777777" w:rsidR="00952116" w:rsidRPr="00BF5026" w:rsidRDefault="00952116" w:rsidP="00952116">
      <w:pPr>
        <w:rPr>
          <w:rFonts w:asciiTheme="majorHAnsi" w:hAnsiTheme="majorHAnsi" w:cs="ADLaM Display"/>
          <w:sz w:val="44"/>
          <w:szCs w:val="36"/>
        </w:rPr>
      </w:pPr>
    </w:p>
    <w:p w14:paraId="3CB194AB" w14:textId="37AFB6D1" w:rsidR="00952116" w:rsidRPr="00BF5026" w:rsidRDefault="00952116" w:rsidP="00952116">
      <w:pPr>
        <w:rPr>
          <w:rFonts w:asciiTheme="majorHAnsi" w:hAnsiTheme="majorHAnsi" w:cs="ADLaM Display"/>
          <w:sz w:val="44"/>
          <w:szCs w:val="36"/>
        </w:rPr>
      </w:pPr>
      <w:r w:rsidRPr="00BF5026">
        <w:rPr>
          <w:rFonts w:asciiTheme="majorHAnsi" w:hAnsiTheme="majorHAnsi" w:cs="ADLaM Display"/>
          <w:sz w:val="44"/>
          <w:szCs w:val="36"/>
        </w:rPr>
        <w:t>It is going to be so much fun!</w:t>
      </w:r>
    </w:p>
    <w:p w14:paraId="1E038390" w14:textId="77777777" w:rsidR="00952116" w:rsidRPr="00BF5026" w:rsidRDefault="00952116" w:rsidP="00952116">
      <w:pPr>
        <w:rPr>
          <w:rFonts w:asciiTheme="majorHAnsi" w:hAnsiTheme="majorHAnsi" w:cs="ADLaM Display"/>
          <w:sz w:val="44"/>
          <w:szCs w:val="36"/>
        </w:rPr>
      </w:pPr>
    </w:p>
    <w:p w14:paraId="7467E89E" w14:textId="5F2F43C8" w:rsidR="00952116" w:rsidRPr="00BF5026" w:rsidRDefault="00952116" w:rsidP="00952116">
      <w:pPr>
        <w:rPr>
          <w:rFonts w:asciiTheme="majorHAnsi" w:hAnsiTheme="majorHAnsi" w:cs="ADLaM Display"/>
          <w:color w:val="EE0000"/>
          <w:sz w:val="44"/>
          <w:szCs w:val="36"/>
        </w:rPr>
      </w:pPr>
      <w:r w:rsidRPr="00BF5026">
        <w:rPr>
          <w:rFonts w:asciiTheme="majorHAnsi" w:hAnsiTheme="majorHAnsi" w:cs="ADLaM Display"/>
          <w:color w:val="EE0000"/>
          <w:sz w:val="44"/>
          <w:szCs w:val="36"/>
        </w:rPr>
        <w:sym w:font="Webdings" w:char="F059"/>
      </w:r>
    </w:p>
    <w:p w14:paraId="46A16880" w14:textId="63D815AF" w:rsidR="00952116" w:rsidRPr="00BF5026" w:rsidRDefault="005D63F5" w:rsidP="00952116">
      <w:pPr>
        <w:rPr>
          <w:rFonts w:asciiTheme="majorHAnsi" w:hAnsiTheme="majorHAnsi" w:cs="ADLaM Display"/>
          <w:sz w:val="44"/>
          <w:szCs w:val="36"/>
        </w:rPr>
      </w:pPr>
      <w:r>
        <w:rPr>
          <w:rFonts w:asciiTheme="majorHAnsi" w:hAnsiTheme="majorHAnsi" w:cs="ADLaM Display"/>
          <w:sz w:val="44"/>
          <w:szCs w:val="36"/>
        </w:rPr>
        <w:t>Shelly</w:t>
      </w:r>
    </w:p>
    <w:sectPr w:rsidR="00952116" w:rsidRPr="00BF5026" w:rsidSect="00EA1581">
      <w:headerReference w:type="default" r:id="rId9"/>
      <w:pgSz w:w="12240" w:h="15840"/>
      <w:pgMar w:top="1985" w:right="1440" w:bottom="1440" w:left="1440" w:header="0" w:footer="0" w:gutter="0"/>
      <w:pgBorders w:offsetFrom="page">
        <w:top w:val="musicNotes" w:sz="20" w:space="24" w:color="F14124" w:themeColor="accent6"/>
        <w:left w:val="musicNotes" w:sz="20" w:space="24" w:color="F14124" w:themeColor="accent6"/>
        <w:bottom w:val="musicNotes" w:sz="20" w:space="24" w:color="F14124" w:themeColor="accent6"/>
        <w:right w:val="musicNotes" w:sz="20" w:space="24" w:color="F14124" w:themeColor="accent6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3B070" w14:textId="77777777" w:rsidR="00A50DAC" w:rsidRDefault="00A50DAC">
      <w:pPr>
        <w:spacing w:before="0"/>
      </w:pPr>
      <w:r>
        <w:separator/>
      </w:r>
    </w:p>
  </w:endnote>
  <w:endnote w:type="continuationSeparator" w:id="0">
    <w:p w14:paraId="55E2848D" w14:textId="77777777" w:rsidR="00A50DAC" w:rsidRDefault="00A50DA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Alasassy Caps">
    <w:charset w:val="00"/>
    <w:family w:val="auto"/>
    <w:pitch w:val="variable"/>
    <w:sig w:usb0="A00002FF" w:usb1="4000A0D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B5C3C" w14:textId="77777777" w:rsidR="00A50DAC" w:rsidRDefault="00A50DAC">
      <w:pPr>
        <w:spacing w:before="0"/>
      </w:pPr>
      <w:r>
        <w:separator/>
      </w:r>
    </w:p>
  </w:footnote>
  <w:footnote w:type="continuationSeparator" w:id="0">
    <w:p w14:paraId="4F9A1667" w14:textId="77777777" w:rsidR="00A50DAC" w:rsidRDefault="00A50DA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945D4" w14:textId="77777777" w:rsidR="004008C9" w:rsidRDefault="004008C9" w:rsidP="004008C9">
    <w:pPr>
      <w:pStyle w:val="Header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8DA"/>
    <w:rsid w:val="00024B92"/>
    <w:rsid w:val="0003383B"/>
    <w:rsid w:val="00052C52"/>
    <w:rsid w:val="00105759"/>
    <w:rsid w:val="00134C5B"/>
    <w:rsid w:val="001D6E60"/>
    <w:rsid w:val="001F1E5A"/>
    <w:rsid w:val="0020003D"/>
    <w:rsid w:val="002D3176"/>
    <w:rsid w:val="002F58E4"/>
    <w:rsid w:val="003B2720"/>
    <w:rsid w:val="003E6DF0"/>
    <w:rsid w:val="004008C9"/>
    <w:rsid w:val="00412883"/>
    <w:rsid w:val="004636DC"/>
    <w:rsid w:val="004650EC"/>
    <w:rsid w:val="00475FF4"/>
    <w:rsid w:val="005325F0"/>
    <w:rsid w:val="00572105"/>
    <w:rsid w:val="00582666"/>
    <w:rsid w:val="005C7867"/>
    <w:rsid w:val="005D63F5"/>
    <w:rsid w:val="005D73BC"/>
    <w:rsid w:val="00673C5F"/>
    <w:rsid w:val="006B609A"/>
    <w:rsid w:val="00715CEC"/>
    <w:rsid w:val="00723AA3"/>
    <w:rsid w:val="00766C07"/>
    <w:rsid w:val="007A336B"/>
    <w:rsid w:val="00835056"/>
    <w:rsid w:val="00952116"/>
    <w:rsid w:val="009935EB"/>
    <w:rsid w:val="009B1DD5"/>
    <w:rsid w:val="009E4117"/>
    <w:rsid w:val="00A50DAC"/>
    <w:rsid w:val="00A51113"/>
    <w:rsid w:val="00AE1975"/>
    <w:rsid w:val="00AF300E"/>
    <w:rsid w:val="00B82DD5"/>
    <w:rsid w:val="00B94AC1"/>
    <w:rsid w:val="00B96003"/>
    <w:rsid w:val="00B978DA"/>
    <w:rsid w:val="00BF5026"/>
    <w:rsid w:val="00C439F5"/>
    <w:rsid w:val="00CA580F"/>
    <w:rsid w:val="00D02AD4"/>
    <w:rsid w:val="00D85786"/>
    <w:rsid w:val="00DF1A35"/>
    <w:rsid w:val="00E162EB"/>
    <w:rsid w:val="00E22D94"/>
    <w:rsid w:val="00E52C49"/>
    <w:rsid w:val="00E708F2"/>
    <w:rsid w:val="00E96786"/>
    <w:rsid w:val="00EA1581"/>
    <w:rsid w:val="00F6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DBDA283"/>
  <w15:chartTrackingRefBased/>
  <w15:docId w15:val="{E4F9153A-0AA2-44BD-8CED-6B5A86BF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00E"/>
    <w:pPr>
      <w:spacing w:before="40" w:after="0" w:line="240" w:lineRule="auto"/>
      <w:ind w:left="29" w:right="29"/>
    </w:pPr>
    <w:rPr>
      <w:b/>
      <w:bCs/>
      <w:color w:val="212745" w:themeColor="text2"/>
      <w:sz w:val="32"/>
      <w:szCs w:val="26"/>
    </w:rPr>
  </w:style>
  <w:style w:type="paragraph" w:styleId="Heading1">
    <w:name w:val="heading 1"/>
    <w:basedOn w:val="Normal"/>
    <w:next w:val="Normal"/>
    <w:qFormat/>
    <w:rsid w:val="00AF300E"/>
    <w:pPr>
      <w:framePr w:hSpace="180" w:wrap="around" w:vAnchor="text" w:hAnchor="text" w:x="796" w:y="2775"/>
      <w:ind w:left="0"/>
      <w:jc w:val="center"/>
      <w:outlineLvl w:val="0"/>
    </w:pPr>
    <w:rPr>
      <w:rFonts w:asciiTheme="majorHAnsi" w:eastAsiaTheme="majorEastAsia" w:hAnsiTheme="majorHAnsi" w:cstheme="majorBidi"/>
      <w:caps/>
      <w:sz w:val="120"/>
      <w:szCs w:val="120"/>
    </w:rPr>
  </w:style>
  <w:style w:type="paragraph" w:styleId="Heading2">
    <w:name w:val="heading 2"/>
    <w:basedOn w:val="Normal"/>
    <w:next w:val="Normal"/>
    <w:unhideWhenUsed/>
    <w:qFormat/>
    <w:rsid w:val="00105759"/>
    <w:pPr>
      <w:spacing w:before="300" w:after="100"/>
      <w:jc w:val="center"/>
      <w:outlineLvl w:val="1"/>
    </w:pPr>
    <w:rPr>
      <w:caps/>
    </w:rPr>
  </w:style>
  <w:style w:type="paragraph" w:styleId="Heading3">
    <w:name w:val="heading 3"/>
    <w:basedOn w:val="Normal"/>
    <w:next w:val="Normal"/>
    <w:unhideWhenUsed/>
    <w:qFormat/>
    <w:rsid w:val="00105759"/>
    <w:pPr>
      <w:jc w:val="center"/>
      <w:outlineLvl w:val="2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21306A" w:themeColor="accent1" w:themeShade="80"/>
    </w:rPr>
  </w:style>
  <w:style w:type="paragraph" w:styleId="Header">
    <w:name w:val="header"/>
    <w:basedOn w:val="Normal"/>
    <w:link w:val="HeaderChar"/>
    <w:uiPriority w:val="99"/>
    <w:unhideWhenUsed/>
    <w:rsid w:val="004008C9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008C9"/>
    <w:rPr>
      <w:b/>
      <w:bCs/>
      <w:color w:val="21306A" w:themeColor="accent1" w:themeShade="80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4008C9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008C9"/>
    <w:rPr>
      <w:b/>
      <w:bCs/>
      <w:color w:val="21306A" w:themeColor="accent1" w:themeShade="8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inetBarnard\AppData\Local\Microsoft\Office\16.0\DTS\en-ZA%7b1A5BAB45-0F69-4DC0-918F-DEFD93B28814%7d\%7b16D1BE55-712D-430E-B4C1-7D49ABD8780D%7dtf03978815_win32.dotx" TargetMode="External"/></Relationships>
</file>

<file path=word/theme/theme1.xml><?xml version="1.0" encoding="utf-8"?>
<a:theme xmlns:a="http://schemas.openxmlformats.org/drawingml/2006/main" name="Party invitation flyer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7" ma:contentTypeDescription="Create a new document." ma:contentTypeScope="" ma:versionID="c6f9a84f66a9c8b9a21755b9ffafb945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27df39e3e7036dff54f89ddd5805ce72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BB6A40-05D4-43D3-A1B5-58DDB6B68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271B0-4F0C-4FE2-9657-EF025C8469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12534CEB-096C-47B5-9969-A961299A0F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{16D1BE55-712D-430E-B4C1-7D49ABD8780D}tf03978815_win32.dotx</Template>
  <TotalTime>3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Reinet Barnard</dc:creator>
  <cp:lastModifiedBy>Grant Robinson</cp:lastModifiedBy>
  <cp:revision>2</cp:revision>
  <dcterms:created xsi:type="dcterms:W3CDTF">2025-07-28T08:43:00Z</dcterms:created>
  <dcterms:modified xsi:type="dcterms:W3CDTF">2025-07-28T08:43:00Z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MediaServiceImageTags">
    <vt:lpwstr/>
  </property>
</Properties>
</file>